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1" w:type="dxa"/>
        <w:tblLook w:val="01E0" w:firstRow="1" w:lastRow="1" w:firstColumn="1" w:lastColumn="1" w:noHBand="0" w:noVBand="0"/>
      </w:tblPr>
      <w:tblGrid>
        <w:gridCol w:w="4395"/>
        <w:gridCol w:w="5456"/>
      </w:tblGrid>
      <w:tr w:rsidR="00530AA2" w:rsidRPr="00E857C9" w:rsidTr="000F2A93">
        <w:tc>
          <w:tcPr>
            <w:tcW w:w="4395" w:type="dxa"/>
          </w:tcPr>
          <w:p w:rsidR="00530AA2" w:rsidRDefault="00530AA2" w:rsidP="000F2A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 den Exzellenzcluster STRUCTURES</w:t>
            </w:r>
          </w:p>
          <w:p w:rsidR="00530AA2" w:rsidRDefault="00530AA2" w:rsidP="000F2A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May-Britt Becker</w:t>
            </w:r>
          </w:p>
          <w:p w:rsidR="00530AA2" w:rsidRDefault="00530AA2" w:rsidP="000F2A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Philosophenweg 12</w:t>
            </w:r>
          </w:p>
          <w:p w:rsidR="00530AA2" w:rsidRPr="00312D31" w:rsidRDefault="00530AA2" w:rsidP="000F2A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69120 Heidelberg</w:t>
            </w:r>
          </w:p>
        </w:tc>
        <w:tc>
          <w:tcPr>
            <w:tcW w:w="5456" w:type="dxa"/>
          </w:tcPr>
          <w:p w:rsidR="00530AA2" w:rsidRDefault="00530AA2" w:rsidP="000F2A9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530AA2" w:rsidRPr="0085552A" w:rsidRDefault="00530AA2" w:rsidP="000F2A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Vorbereitung der</w:t>
            </w:r>
            <w:r w:rsidRPr="0085552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Einstellung im Exzellenzcluster STRUCTURES</w:t>
            </w:r>
          </w:p>
          <w:p w:rsidR="00530AA2" w:rsidRPr="00312D31" w:rsidRDefault="00530AA2" w:rsidP="000F2A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30AA2" w:rsidRPr="00E857C9" w:rsidRDefault="00530AA2" w:rsidP="00530AA2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:rsidR="00530AA2" w:rsidRPr="00984D4A" w:rsidRDefault="00530AA2" w:rsidP="00530AA2">
      <w:pPr>
        <w:jc w:val="both"/>
        <w:rPr>
          <w:rFonts w:ascii="Arial" w:hAnsi="Arial" w:cs="Arial"/>
          <w:b/>
          <w:color w:val="000000"/>
          <w:sz w:val="20"/>
          <w:szCs w:val="22"/>
        </w:rPr>
      </w:pPr>
      <w:r w:rsidRPr="00984D4A">
        <w:rPr>
          <w:rFonts w:ascii="Arial" w:hAnsi="Arial" w:cs="Arial"/>
          <w:b/>
          <w:color w:val="000000"/>
          <w:sz w:val="20"/>
          <w:szCs w:val="22"/>
        </w:rPr>
        <w:t>Folgendes wird gewünscht:</w:t>
      </w:r>
    </w:p>
    <w:p w:rsidR="00530AA2" w:rsidRPr="0085552A" w:rsidRDefault="00530AA2" w:rsidP="00530AA2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30"/>
        <w:gridCol w:w="2720"/>
        <w:gridCol w:w="510"/>
        <w:gridCol w:w="527"/>
        <w:gridCol w:w="2094"/>
        <w:gridCol w:w="807"/>
      </w:tblGrid>
      <w:tr w:rsidR="00530AA2" w:rsidRPr="0085552A" w:rsidTr="000F2A93">
        <w:trPr>
          <w:trHeight w:val="393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Name, Vorname</w:t>
            </w:r>
          </w:p>
        </w:tc>
        <w:tc>
          <w:tcPr>
            <w:tcW w:w="6938" w:type="dxa"/>
            <w:gridSpan w:val="5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30AA2" w:rsidRPr="0085552A" w:rsidTr="000F2A93">
        <w:trPr>
          <w:trHeight w:val="573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Einstellung als</w:t>
            </w:r>
          </w:p>
        </w:tc>
        <w:tc>
          <w:tcPr>
            <w:tcW w:w="6938" w:type="dxa"/>
            <w:gridSpan w:val="5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Doktorand_in</w:t>
            </w:r>
            <w:proofErr w:type="spellEnd"/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94128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Postdoc   </w:t>
            </w: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584878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Hiwi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21727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Verwaltung      </w:t>
            </w: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492062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30AA2" w:rsidRPr="0085552A" w:rsidTr="000F2A93">
        <w:trPr>
          <w:trHeight w:val="327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Zeitraum</w:t>
            </w:r>
          </w:p>
        </w:tc>
        <w:tc>
          <w:tcPr>
            <w:tcW w:w="3402" w:type="dxa"/>
            <w:gridSpan w:val="2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vom:</w:t>
            </w:r>
          </w:p>
        </w:tc>
        <w:tc>
          <w:tcPr>
            <w:tcW w:w="3536" w:type="dxa"/>
            <w:gridSpan w:val="3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bis: </w:t>
            </w:r>
          </w:p>
        </w:tc>
      </w:tr>
      <w:tr w:rsidR="00530AA2" w:rsidRPr="0085552A" w:rsidTr="000F2A93">
        <w:trPr>
          <w:trHeight w:val="295"/>
        </w:trPr>
        <w:tc>
          <w:tcPr>
            <w:tcW w:w="2689" w:type="dxa"/>
            <w:vMerge w:val="restart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Einstellungsart</w:t>
            </w:r>
          </w:p>
        </w:tc>
        <w:tc>
          <w:tcPr>
            <w:tcW w:w="3402" w:type="dxa"/>
            <w:gridSpan w:val="2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Einstellung   </w:t>
            </w:r>
          </w:p>
        </w:tc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289872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36" w:type="dxa"/>
                <w:gridSpan w:val="3"/>
                <w:vAlign w:val="center"/>
              </w:tcPr>
              <w:p w:rsidR="00530AA2" w:rsidRPr="00062C6B" w:rsidRDefault="00530AA2" w:rsidP="000F2A93">
                <w:pPr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30AA2" w:rsidRPr="0085552A" w:rsidTr="000F2A93">
        <w:trPr>
          <w:trHeight w:val="271"/>
        </w:trPr>
        <w:tc>
          <w:tcPr>
            <w:tcW w:w="2689" w:type="dxa"/>
            <w:vMerge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Weiterbeschäftigung</w:t>
            </w:r>
          </w:p>
        </w:tc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1765953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36" w:type="dxa"/>
                <w:gridSpan w:val="3"/>
                <w:vAlign w:val="center"/>
              </w:tcPr>
              <w:p w:rsidR="00530AA2" w:rsidRPr="00062C6B" w:rsidRDefault="00530AA2" w:rsidP="000F2A93">
                <w:pPr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30AA2" w:rsidRPr="0085552A" w:rsidTr="000F2A93">
        <w:trPr>
          <w:trHeight w:val="423"/>
        </w:trPr>
        <w:tc>
          <w:tcPr>
            <w:tcW w:w="2689" w:type="dxa"/>
            <w:vMerge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Umsetzung</w:t>
            </w:r>
          </w:p>
        </w:tc>
        <w:tc>
          <w:tcPr>
            <w:tcW w:w="3536" w:type="dxa"/>
            <w:gridSpan w:val="3"/>
            <w:vAlign w:val="center"/>
          </w:tcPr>
          <w:p w:rsidR="00530AA2" w:rsidRPr="00062C6B" w:rsidRDefault="001D13DA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293595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A2"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530AA2"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="00530AA2">
              <w:rPr>
                <w:rFonts w:ascii="Arial" w:hAnsi="Arial" w:cs="Arial"/>
                <w:color w:val="000000"/>
                <w:sz w:val="20"/>
                <w:szCs w:val="20"/>
              </w:rPr>
              <w:t>vorheriger</w:t>
            </w:r>
            <w:r w:rsidR="00530AA2"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Personalauftrag:</w:t>
            </w:r>
          </w:p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______________________</w:t>
            </w:r>
          </w:p>
        </w:tc>
      </w:tr>
      <w:tr w:rsidR="00530AA2" w:rsidRPr="001D13DA" w:rsidTr="000F2A93">
        <w:trPr>
          <w:trHeight w:val="548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Einstellung auf folgendes STRUCTURES Projekt</w:t>
            </w:r>
          </w:p>
        </w:tc>
        <w:tc>
          <w:tcPr>
            <w:tcW w:w="6938" w:type="dxa"/>
            <w:gridSpan w:val="5"/>
            <w:vAlign w:val="center"/>
          </w:tcPr>
          <w:p w:rsidR="00530AA2" w:rsidRPr="00F344D9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344D9"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n-US"/>
              </w:rPr>
              <w:t>zB</w:t>
            </w:r>
            <w:proofErr w:type="spellEnd"/>
            <w:proofErr w:type="gramEnd"/>
            <w:r w:rsidRPr="00F344D9"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n-US"/>
              </w:rPr>
              <w:t>. CP 2; EP; Colleg</w:t>
            </w:r>
            <w: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n-US"/>
              </w:rPr>
              <w:t>e</w:t>
            </w:r>
            <w:r w:rsidRPr="00F344D9"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n-US"/>
              </w:rPr>
              <w:t>; etc.</w:t>
            </w:r>
          </w:p>
        </w:tc>
      </w:tr>
      <w:tr w:rsidR="00530AA2" w:rsidRPr="0085552A" w:rsidTr="000F2A93">
        <w:trPr>
          <w:trHeight w:val="410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Eingruppierung</w:t>
            </w:r>
          </w:p>
        </w:tc>
        <w:tc>
          <w:tcPr>
            <w:tcW w:w="6938" w:type="dxa"/>
            <w:gridSpan w:val="5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Entgelt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gruppe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  Stufe _______</w:t>
            </w:r>
          </w:p>
        </w:tc>
      </w:tr>
      <w:tr w:rsidR="00530AA2" w:rsidRPr="0085552A" w:rsidTr="000F2A93">
        <w:trPr>
          <w:trHeight w:val="632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Beschäftigungsumfang</w:t>
            </w:r>
          </w:p>
        </w:tc>
        <w:tc>
          <w:tcPr>
            <w:tcW w:w="6938" w:type="dxa"/>
            <w:gridSpan w:val="5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_______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%  Arbeitszeit 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530AA2" w:rsidRPr="0085552A" w:rsidTr="000F2A93">
        <w:trPr>
          <w:trHeight w:val="225"/>
        </w:trPr>
        <w:tc>
          <w:tcPr>
            <w:tcW w:w="2689" w:type="dxa"/>
            <w:vMerge w:val="restart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84D4A">
              <w:rPr>
                <w:rFonts w:ascii="Arial" w:hAnsi="Arial" w:cs="Arial"/>
                <w:color w:val="000000"/>
                <w:sz w:val="20"/>
                <w:szCs w:val="22"/>
              </w:rPr>
              <w:t>Befristungsgrund</w:t>
            </w:r>
          </w:p>
        </w:tc>
        <w:tc>
          <w:tcPr>
            <w:tcW w:w="3969" w:type="dxa"/>
            <w:gridSpan w:val="3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efristung nach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969" w:type="dxa"/>
            <w:gridSpan w:val="2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30AA2" w:rsidRPr="0085552A" w:rsidTr="000F2A93">
        <w:trPr>
          <w:trHeight w:val="225"/>
        </w:trPr>
        <w:tc>
          <w:tcPr>
            <w:tcW w:w="2689" w:type="dxa"/>
            <w:vMerge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</w:tcPr>
          <w:p w:rsidR="00530AA2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§ 2 Abs. 1 </w:t>
            </w:r>
            <w:proofErr w:type="spellStart"/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WissZeitVG</w:t>
            </w:r>
            <w:proofErr w:type="spellEnd"/>
            <w:r w:rsidRPr="00062C6B">
              <w:rPr>
                <w:rFonts w:ascii="Arial" w:hAnsi="Arial" w:cs="Arial"/>
                <w:b/>
                <w:color w:val="000000"/>
                <w:sz w:val="20"/>
                <w:szCs w:val="20"/>
              </w:rPr>
              <w:t>*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</w:tcBorders>
          </w:tcPr>
          <w:p w:rsidR="00530AA2" w:rsidRDefault="001D13DA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823774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A2" w:rsidRPr="00062C6B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Umsetzung   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</w:tcBorders>
            <w:vAlign w:val="center"/>
          </w:tcPr>
          <w:p w:rsidR="00530AA2" w:rsidRPr="00062C6B" w:rsidRDefault="001D13DA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3941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A2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30AA2" w:rsidRPr="0085552A" w:rsidTr="000F2A93">
        <w:trPr>
          <w:trHeight w:val="282"/>
        </w:trPr>
        <w:tc>
          <w:tcPr>
            <w:tcW w:w="2689" w:type="dxa"/>
            <w:vMerge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</w:tcPr>
          <w:p w:rsidR="00530AA2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§ 2 Abs. 2 </w:t>
            </w:r>
            <w:proofErr w:type="spellStart"/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WissZeitVG</w:t>
            </w:r>
            <w:proofErr w:type="spellEnd"/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</w:tcBorders>
          </w:tcPr>
          <w:p w:rsidR="00530AA2" w:rsidRDefault="001D13DA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60346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A2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unklar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43" w:type="dxa"/>
            <w:tcBorders>
              <w:left w:val="nil"/>
            </w:tcBorders>
            <w:vAlign w:val="center"/>
          </w:tcPr>
          <w:p w:rsidR="00530AA2" w:rsidRPr="00062C6B" w:rsidRDefault="001D13DA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909926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A2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30AA2" w:rsidRPr="0085552A" w:rsidTr="000F2A93">
        <w:trPr>
          <w:trHeight w:val="282"/>
        </w:trPr>
        <w:tc>
          <w:tcPr>
            <w:tcW w:w="2689" w:type="dxa"/>
            <w:vMerge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right w:val="nil"/>
            </w:tcBorders>
          </w:tcPr>
          <w:p w:rsidR="00530AA2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TzBfG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530AA2" w:rsidRDefault="001D13DA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24862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A2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969" w:type="dxa"/>
            <w:gridSpan w:val="2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30AA2" w:rsidRPr="0085552A" w:rsidTr="000F2A93">
        <w:trPr>
          <w:trHeight w:val="734"/>
        </w:trPr>
        <w:tc>
          <w:tcPr>
            <w:tcW w:w="2689" w:type="dxa"/>
            <w:vAlign w:val="center"/>
          </w:tcPr>
          <w:p w:rsidR="00530AA2" w:rsidRPr="00984D4A" w:rsidRDefault="00530AA2" w:rsidP="000F2A93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Kontaktdaten der einzustellenden Person</w:t>
            </w:r>
          </w:p>
        </w:tc>
        <w:tc>
          <w:tcPr>
            <w:tcW w:w="6938" w:type="dxa"/>
            <w:gridSpan w:val="5"/>
            <w:vAlign w:val="center"/>
          </w:tcPr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Email:       </w:t>
            </w:r>
          </w:p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12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  <w:p w:rsidR="00530AA2" w:rsidRPr="00062C6B" w:rsidRDefault="00530AA2" w:rsidP="000F2A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2C6B">
              <w:rPr>
                <w:rFonts w:ascii="Arial" w:hAnsi="Arial" w:cs="Arial"/>
                <w:color w:val="000000"/>
                <w:sz w:val="20"/>
                <w:szCs w:val="20"/>
              </w:rPr>
              <w:t>Tel:</w:t>
            </w:r>
          </w:p>
        </w:tc>
      </w:tr>
    </w:tbl>
    <w:p w:rsidR="00530AA2" w:rsidRDefault="00530AA2" w:rsidP="00530AA2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:rsidR="00530AA2" w:rsidRDefault="00530AA2" w:rsidP="00530AA2">
      <w:pPr>
        <w:jc w:val="both"/>
        <w:rPr>
          <w:rFonts w:ascii="Arial" w:hAnsi="Arial" w:cs="Arial"/>
          <w:color w:val="000000"/>
          <w:sz w:val="20"/>
          <w:szCs w:val="22"/>
        </w:rPr>
      </w:pPr>
      <w:r w:rsidRPr="00366494">
        <w:rPr>
          <w:rFonts w:ascii="Arial" w:hAnsi="Arial" w:cs="Arial"/>
          <w:b/>
          <w:noProof/>
          <w:color w:val="000000"/>
          <w:sz w:val="18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54BB8A" wp14:editId="61AB65F6">
                <wp:simplePos x="0" y="0"/>
                <wp:positionH relativeFrom="column">
                  <wp:posOffset>20320</wp:posOffset>
                </wp:positionH>
                <wp:positionV relativeFrom="paragraph">
                  <wp:posOffset>478790</wp:posOffset>
                </wp:positionV>
                <wp:extent cx="6111240" cy="969645"/>
                <wp:effectExtent l="0" t="0" r="22860" b="2095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969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AA2" w:rsidRDefault="00530AA2" w:rsidP="00530AA2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</w:pPr>
                            <w:r w:rsidRPr="0058254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  <w:t>Texteingabe von Stichpunkten</w:t>
                            </w:r>
                          </w:p>
                          <w:p w:rsidR="00530AA2" w:rsidRDefault="00530AA2" w:rsidP="00530AA2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</w:pPr>
                          </w:p>
                          <w:p w:rsidR="00530AA2" w:rsidRDefault="00530AA2" w:rsidP="00530AA2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  <w:t>Promotion 3 Jahresprojekt</w:t>
                            </w:r>
                          </w:p>
                          <w:p w:rsidR="00530AA2" w:rsidRPr="00582545" w:rsidRDefault="00530AA2" w:rsidP="00530AA2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  <w:t>Qualifizierungsziele 1, 2 und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54BB8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.6pt;margin-top:37.7pt;width:481.2pt;height:76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">
                <v:textbox>
                  <w:txbxContent>
                    <w:p w:rsidR="00530AA2" w:rsidRDefault="00530AA2" w:rsidP="00530AA2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</w:pPr>
                      <w:r w:rsidRPr="0058254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  <w:t>Texteingabe von Stichpunkten</w:t>
                      </w:r>
                    </w:p>
                    <w:p w:rsidR="00530AA2" w:rsidRDefault="00530AA2" w:rsidP="00530AA2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</w:pPr>
                    </w:p>
                    <w:p w:rsidR="00530AA2" w:rsidRDefault="00530AA2" w:rsidP="00530AA2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  <w:t>Promotion 3 Jahresprojekt</w:t>
                      </w:r>
                    </w:p>
                    <w:p w:rsidR="00530AA2" w:rsidRPr="00582545" w:rsidRDefault="00530AA2" w:rsidP="00530AA2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  <w:t>Qualifizierungsziele 1, 2 und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66494">
        <w:rPr>
          <w:rFonts w:ascii="Arial" w:hAnsi="Arial" w:cs="Arial"/>
          <w:b/>
          <w:color w:val="000000"/>
          <w:sz w:val="20"/>
          <w:szCs w:val="22"/>
        </w:rPr>
        <w:t>*</w:t>
      </w:r>
      <w:r>
        <w:rPr>
          <w:rFonts w:ascii="Arial" w:hAnsi="Arial" w:cs="Arial"/>
          <w:color w:val="000000"/>
          <w:sz w:val="20"/>
          <w:szCs w:val="22"/>
        </w:rPr>
        <w:t>Bei B</w:t>
      </w:r>
      <w:r w:rsidRPr="00366494">
        <w:rPr>
          <w:rFonts w:ascii="Arial" w:hAnsi="Arial" w:cs="Arial"/>
          <w:color w:val="000000"/>
          <w:sz w:val="20"/>
          <w:szCs w:val="22"/>
        </w:rPr>
        <w:t xml:space="preserve">efristung nach § 2 Abs. 1 </w:t>
      </w:r>
      <w:proofErr w:type="spellStart"/>
      <w:r w:rsidRPr="00366494">
        <w:rPr>
          <w:rFonts w:ascii="Arial" w:hAnsi="Arial" w:cs="Arial"/>
          <w:color w:val="000000"/>
          <w:sz w:val="20"/>
          <w:szCs w:val="22"/>
        </w:rPr>
        <w:t>WissZeitVG</w:t>
      </w:r>
      <w:proofErr w:type="spellEnd"/>
      <w:r w:rsidRPr="00366494">
        <w:rPr>
          <w:rFonts w:ascii="Arial" w:hAnsi="Arial" w:cs="Arial"/>
          <w:color w:val="000000"/>
          <w:sz w:val="20"/>
          <w:szCs w:val="22"/>
        </w:rPr>
        <w:t xml:space="preserve"> bitte stichpunktartig die angestrebte Qualifizierung und Begründung der Angemessenheit der Befristungszeit h</w:t>
      </w:r>
      <w:r>
        <w:rPr>
          <w:rFonts w:ascii="Arial" w:hAnsi="Arial" w:cs="Arial"/>
          <w:color w:val="000000"/>
          <w:sz w:val="20"/>
          <w:szCs w:val="22"/>
        </w:rPr>
        <w:t>i</w:t>
      </w:r>
      <w:r w:rsidRPr="00366494">
        <w:rPr>
          <w:rFonts w:ascii="Arial" w:hAnsi="Arial" w:cs="Arial"/>
          <w:color w:val="000000"/>
          <w:sz w:val="20"/>
          <w:szCs w:val="22"/>
        </w:rPr>
        <w:t xml:space="preserve">er eintragen: </w:t>
      </w:r>
    </w:p>
    <w:p w:rsidR="00530AA2" w:rsidRDefault="00530AA2" w:rsidP="00530AA2">
      <w:pPr>
        <w:jc w:val="both"/>
        <w:rPr>
          <w:rFonts w:ascii="Arial" w:hAnsi="Arial" w:cs="Arial"/>
          <w:color w:val="000000"/>
          <w:sz w:val="20"/>
          <w:szCs w:val="22"/>
        </w:rPr>
      </w:pPr>
      <w:r w:rsidRPr="00366494">
        <w:rPr>
          <w:rFonts w:ascii="Arial" w:hAnsi="Arial" w:cs="Arial"/>
          <w:b/>
          <w:noProof/>
          <w:color w:val="000000"/>
          <w:sz w:val="18"/>
          <w:szCs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737D7D" wp14:editId="74A1E632">
                <wp:simplePos x="0" y="0"/>
                <wp:positionH relativeFrom="column">
                  <wp:posOffset>8890</wp:posOffset>
                </wp:positionH>
                <wp:positionV relativeFrom="paragraph">
                  <wp:posOffset>1419225</wp:posOffset>
                </wp:positionV>
                <wp:extent cx="6111240" cy="904875"/>
                <wp:effectExtent l="0" t="0" r="22860" b="28575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AA2" w:rsidRPr="00687075" w:rsidRDefault="00530AA2" w:rsidP="00530AA2">
                            <w:pPr>
                              <w:jc w:val="both"/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</w:pPr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 xml:space="preserve">Kommentarfeld: z. Bsp. 3 Jahre Vertrag mit Personalauftrag </w:t>
                            </w:r>
                            <w:proofErr w:type="spellStart"/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>PA</w:t>
                            </w:r>
                            <w:proofErr w:type="spellEnd"/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 xml:space="preserve"> XX bis </w:t>
                            </w:r>
                            <w:proofErr w:type="spellStart"/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>xx.xx.xx</w:t>
                            </w:r>
                            <w:proofErr w:type="spellEnd"/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 xml:space="preserve">, danach Personalauftrag </w:t>
                            </w:r>
                            <w:proofErr w:type="spellStart"/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>PA</w:t>
                            </w:r>
                            <w:proofErr w:type="spellEnd"/>
                            <w:r w:rsidRPr="00687075"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  <w:szCs w:val="22"/>
                              </w:rPr>
                              <w:t xml:space="preserve"> YY</w:t>
                            </w:r>
                          </w:p>
                          <w:p w:rsidR="00530AA2" w:rsidRPr="00582545" w:rsidRDefault="00530AA2" w:rsidP="00530AA2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37D7D" id="_x0000_s1027" type="#_x0000_t202" style="position:absolute;left:0;text-align:left;margin-left:.7pt;margin-top:111.75pt;width:481.2pt;height:71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">
                <v:textbox>
                  <w:txbxContent>
                    <w:p w:rsidR="00530AA2" w:rsidRPr="00687075" w:rsidRDefault="00530AA2" w:rsidP="00530AA2">
                      <w:pPr>
                        <w:jc w:val="both"/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</w:pPr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 xml:space="preserve">Kommentarfeld: z. Bsp. 3 Jahre Vertrag mit Personalauftrag </w:t>
                      </w:r>
                      <w:proofErr w:type="spellStart"/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>PA</w:t>
                      </w:r>
                      <w:proofErr w:type="spellEnd"/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 xml:space="preserve"> XX bis </w:t>
                      </w:r>
                      <w:proofErr w:type="spellStart"/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>xx.xx.xx</w:t>
                      </w:r>
                      <w:proofErr w:type="spellEnd"/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 xml:space="preserve">, danach Personalauftrag </w:t>
                      </w:r>
                      <w:proofErr w:type="spellStart"/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>PA</w:t>
                      </w:r>
                      <w:proofErr w:type="spellEnd"/>
                      <w:r w:rsidRPr="00687075"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  <w:szCs w:val="22"/>
                        </w:rPr>
                        <w:t xml:space="preserve"> YY</w:t>
                      </w:r>
                    </w:p>
                    <w:p w:rsidR="00530AA2" w:rsidRPr="00582545" w:rsidRDefault="00530AA2" w:rsidP="00530AA2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30AA2" w:rsidRDefault="00530AA2" w:rsidP="00530AA2">
      <w:pPr>
        <w:jc w:val="both"/>
        <w:rPr>
          <w:rFonts w:ascii="Arial" w:hAnsi="Arial" w:cs="Arial"/>
          <w:color w:val="000000"/>
          <w:sz w:val="20"/>
          <w:szCs w:val="22"/>
        </w:rPr>
      </w:pPr>
    </w:p>
    <w:p w:rsidR="00530AA2" w:rsidRDefault="00530AA2" w:rsidP="00530AA2">
      <w:pPr>
        <w:jc w:val="both"/>
        <w:rPr>
          <w:rFonts w:ascii="Arial" w:hAnsi="Arial" w:cs="Arial"/>
          <w:color w:val="000000"/>
          <w:sz w:val="20"/>
          <w:szCs w:val="22"/>
        </w:rPr>
      </w:pPr>
      <w:r w:rsidRPr="00F344D9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208F871" wp14:editId="2D2FA64C">
                <wp:simplePos x="0" y="0"/>
                <wp:positionH relativeFrom="column">
                  <wp:posOffset>5134610</wp:posOffset>
                </wp:positionH>
                <wp:positionV relativeFrom="page">
                  <wp:posOffset>9504680</wp:posOffset>
                </wp:positionV>
                <wp:extent cx="1092200" cy="620395"/>
                <wp:effectExtent l="0" t="0" r="0" b="8255"/>
                <wp:wrapThrough wrapText="bothSides">
                  <wp:wrapPolygon edited="0">
                    <wp:start x="0" y="0"/>
                    <wp:lineTo x="0" y="21224"/>
                    <wp:lineTo x="21098" y="21224"/>
                    <wp:lineTo x="21098" y="0"/>
                    <wp:lineTo x="0" y="0"/>
                  </wp:wrapPolygon>
                </wp:wrapThrough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AA2" w:rsidRDefault="00530AA2" w:rsidP="00530AA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B8FFC2" wp14:editId="7938A39E">
                                  <wp:extent cx="889000" cy="569731"/>
                                  <wp:effectExtent l="0" t="0" r="6350" b="1905"/>
                                  <wp:docPr id="4" name="Grafik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STRUCTURES_A1_to_A5_CMYK_cmpl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6171" cy="5935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8F871" id="_x0000_s1028" type="#_x0000_t202" style="position:absolute;left:0;text-align:left;margin-left:404.3pt;margin-top:748.4pt;width:86pt;height:48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" stroked="f">
                <v:textbox>
                  <w:txbxContent>
                    <w:p w:rsidR="00530AA2" w:rsidRDefault="00530AA2" w:rsidP="00530AA2">
                      <w:r>
                        <w:rPr>
                          <w:noProof/>
                        </w:rPr>
                        <w:drawing>
                          <wp:inline distT="0" distB="0" distL="0" distR="0" wp14:anchorId="69B8FFC2" wp14:editId="7938A39E">
                            <wp:extent cx="889000" cy="569731"/>
                            <wp:effectExtent l="0" t="0" r="6350" b="1905"/>
                            <wp:docPr id="4" name="Grafik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STRUCTURES_A1_to_A5_CMYK_cmpl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6171" cy="5935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 anchory="page"/>
              </v:shape>
            </w:pict>
          </mc:Fallback>
        </mc:AlternateContent>
      </w:r>
    </w:p>
    <w:p w:rsidR="00530AA2" w:rsidRPr="0035772A" w:rsidRDefault="00530AA2" w:rsidP="00530AA2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B81A3" wp14:editId="0C791466">
                <wp:simplePos x="0" y="0"/>
                <wp:positionH relativeFrom="column">
                  <wp:posOffset>-3683254</wp:posOffset>
                </wp:positionH>
                <wp:positionV relativeFrom="paragraph">
                  <wp:posOffset>154940</wp:posOffset>
                </wp:positionV>
                <wp:extent cx="3215640" cy="0"/>
                <wp:effectExtent l="0" t="0" r="22860" b="19050"/>
                <wp:wrapNone/>
                <wp:docPr id="6" name="Gerader Verbinde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5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CFF93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0pt,12.2pt" to="-36.8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" strokecolor="black [3040]"/>
            </w:pict>
          </mc:Fallback>
        </mc:AlternateContent>
      </w:r>
      <w:r w:rsidRPr="0035772A">
        <w:rPr>
          <w:rFonts w:ascii="Century Gothic" w:hAnsi="Century Gothic" w:cs="Arial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C1039CA" wp14:editId="3585BEB8">
                <wp:simplePos x="0" y="0"/>
                <wp:positionH relativeFrom="column">
                  <wp:posOffset>19050</wp:posOffset>
                </wp:positionH>
                <wp:positionV relativeFrom="paragraph">
                  <wp:posOffset>200660</wp:posOffset>
                </wp:positionV>
                <wp:extent cx="3632200" cy="1404620"/>
                <wp:effectExtent l="0" t="0" r="635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AA2" w:rsidRPr="00366494" w:rsidRDefault="00530AA2" w:rsidP="00530AA2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</w:pPr>
                            <w:r w:rsidRPr="00366494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  <w:t xml:space="preserve">Datum und Unterschrift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  <w:t>anordnungsbefugte_r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66494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  <w:t>Projektleiter_in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  <w:t xml:space="preserve"> / </w:t>
                            </w:r>
                            <w:r w:rsidRPr="00366494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  <w:t>Name, Vorname (in Druckbuchstaben)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1039CA" id="_x0000_s1029" type="#_x0000_t202" style="position:absolute;left:0;text-align:left;margin-left:1.5pt;margin-top:15.8pt;width:286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" stroked="f">
                <v:textbox style="mso-fit-shape-to-text:t">
                  <w:txbxContent>
                    <w:p w:rsidR="00530AA2" w:rsidRPr="00366494" w:rsidRDefault="00530AA2" w:rsidP="00530AA2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</w:pPr>
                      <w:r w:rsidRPr="00366494"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  <w:t xml:space="preserve">Datum und Unterschrift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  <w:t>anordnungsbefugte_r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  <w:t xml:space="preserve"> </w:t>
                      </w:r>
                      <w:proofErr w:type="spellStart"/>
                      <w:r w:rsidRPr="00366494"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  <w:t>Projektleiter_in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  <w:t xml:space="preserve"> / </w:t>
                      </w:r>
                      <w:r w:rsidRPr="00366494"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  <w:t>Name, Vorname (in Druckbuchstaben)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D13DA" w:rsidRDefault="001D13DA">
      <w:bookmarkStart w:id="0" w:name="_GoBack"/>
      <w:bookmarkEnd w:id="0"/>
    </w:p>
    <w:sectPr w:rsidR="001D13DA" w:rsidSect="001D13DA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AA2" w:rsidRDefault="00530AA2" w:rsidP="00530AA2">
      <w:r>
        <w:separator/>
      </w:r>
    </w:p>
  </w:endnote>
  <w:endnote w:type="continuationSeparator" w:id="0">
    <w:p w:rsidR="00530AA2" w:rsidRDefault="00530AA2" w:rsidP="0053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AA2" w:rsidRDefault="00530AA2" w:rsidP="00530AA2">
      <w:r>
        <w:separator/>
      </w:r>
    </w:p>
  </w:footnote>
  <w:footnote w:type="continuationSeparator" w:id="0">
    <w:p w:rsidR="00530AA2" w:rsidRDefault="00530AA2" w:rsidP="00530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AA2" w:rsidRPr="00530AA2" w:rsidRDefault="00530AA2" w:rsidP="00530AA2">
    <w:pPr>
      <w:tabs>
        <w:tab w:val="left" w:pos="3885"/>
      </w:tabs>
      <w:rPr>
        <w:rFonts w:ascii="Arial" w:hAnsi="Arial" w:cs="Arial"/>
        <w:noProof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9776" w:type="dxa"/>
      <w:tblLook w:val="04A0" w:firstRow="1" w:lastRow="0" w:firstColumn="1" w:lastColumn="0" w:noHBand="0" w:noVBand="1"/>
    </w:tblPr>
    <w:tblGrid>
      <w:gridCol w:w="4390"/>
      <w:gridCol w:w="5386"/>
    </w:tblGrid>
    <w:tr w:rsidR="001D13DA" w:rsidTr="00AA7536">
      <w:trPr>
        <w:trHeight w:val="274"/>
      </w:trPr>
      <w:tc>
        <w:tcPr>
          <w:tcW w:w="4390" w:type="dxa"/>
          <w:vMerge w:val="restart"/>
        </w:tcPr>
        <w:p w:rsidR="001D13DA" w:rsidRPr="001D54A7" w:rsidRDefault="001D13DA" w:rsidP="001D13DA">
          <w:pPr>
            <w:rPr>
              <w:rFonts w:ascii="Arial" w:hAnsi="Arial" w:cs="Arial"/>
              <w:noProof/>
              <w:sz w:val="18"/>
            </w:rPr>
          </w:pPr>
          <w:r w:rsidRPr="001D54A7">
            <w:rPr>
              <w:rFonts w:ascii="Arial" w:hAnsi="Arial" w:cs="Arial"/>
              <w:noProof/>
              <w:sz w:val="18"/>
            </w:rPr>
            <w:t>Name, Fakultät, Institut, Seminar:</w:t>
          </w:r>
        </w:p>
      </w:tc>
      <w:tc>
        <w:tcPr>
          <w:tcW w:w="5386" w:type="dxa"/>
          <w:vAlign w:val="center"/>
        </w:tcPr>
        <w:p w:rsidR="001D13DA" w:rsidRPr="001D54A7" w:rsidRDefault="001D13DA" w:rsidP="001D13DA">
          <w:pPr>
            <w:rPr>
              <w:rFonts w:ascii="Arial" w:hAnsi="Arial" w:cs="Arial"/>
              <w:noProof/>
              <w:sz w:val="18"/>
            </w:rPr>
          </w:pPr>
          <w:r w:rsidRPr="001D54A7">
            <w:rPr>
              <w:rFonts w:ascii="Arial" w:hAnsi="Arial" w:cs="Arial"/>
              <w:noProof/>
              <w:sz w:val="18"/>
            </w:rPr>
            <w:t>Heidelberg, den</w:t>
          </w:r>
        </w:p>
      </w:tc>
    </w:tr>
    <w:tr w:rsidR="001D13DA" w:rsidTr="00AA7536">
      <w:trPr>
        <w:trHeight w:val="272"/>
      </w:trPr>
      <w:tc>
        <w:tcPr>
          <w:tcW w:w="4390" w:type="dxa"/>
          <w:vMerge/>
        </w:tcPr>
        <w:p w:rsidR="001D13DA" w:rsidRPr="001D54A7" w:rsidRDefault="001D13DA" w:rsidP="001D13DA">
          <w:pPr>
            <w:jc w:val="right"/>
            <w:rPr>
              <w:rFonts w:ascii="Arial" w:hAnsi="Arial" w:cs="Arial"/>
              <w:noProof/>
              <w:sz w:val="18"/>
            </w:rPr>
          </w:pPr>
        </w:p>
      </w:tc>
      <w:tc>
        <w:tcPr>
          <w:tcW w:w="5386" w:type="dxa"/>
          <w:vAlign w:val="center"/>
        </w:tcPr>
        <w:p w:rsidR="001D13DA" w:rsidRPr="001D54A7" w:rsidRDefault="001D13DA" w:rsidP="001D13DA">
          <w:pPr>
            <w:rPr>
              <w:rFonts w:ascii="Arial" w:hAnsi="Arial" w:cs="Arial"/>
              <w:noProof/>
              <w:sz w:val="18"/>
            </w:rPr>
          </w:pPr>
          <w:r w:rsidRPr="001D54A7">
            <w:rPr>
              <w:rFonts w:ascii="Arial" w:hAnsi="Arial" w:cs="Arial"/>
              <w:noProof/>
              <w:sz w:val="18"/>
            </w:rPr>
            <w:t>Ansprechperson:</w:t>
          </w:r>
        </w:p>
      </w:tc>
    </w:tr>
    <w:tr w:rsidR="001D13DA" w:rsidTr="00AA7536">
      <w:trPr>
        <w:trHeight w:val="276"/>
      </w:trPr>
      <w:tc>
        <w:tcPr>
          <w:tcW w:w="4390" w:type="dxa"/>
          <w:vMerge/>
        </w:tcPr>
        <w:p w:rsidR="001D13DA" w:rsidRPr="001D54A7" w:rsidRDefault="001D13DA" w:rsidP="001D13DA">
          <w:pPr>
            <w:jc w:val="right"/>
            <w:rPr>
              <w:rFonts w:ascii="Arial" w:hAnsi="Arial" w:cs="Arial"/>
              <w:noProof/>
              <w:sz w:val="18"/>
            </w:rPr>
          </w:pPr>
        </w:p>
      </w:tc>
      <w:tc>
        <w:tcPr>
          <w:tcW w:w="5386" w:type="dxa"/>
          <w:vAlign w:val="center"/>
        </w:tcPr>
        <w:p w:rsidR="001D13DA" w:rsidRPr="001D54A7" w:rsidRDefault="001D13DA" w:rsidP="001D13DA">
          <w:pPr>
            <w:rPr>
              <w:rFonts w:ascii="Arial" w:hAnsi="Arial" w:cs="Arial"/>
              <w:noProof/>
              <w:sz w:val="18"/>
            </w:rPr>
          </w:pPr>
          <w:r w:rsidRPr="001D54A7">
            <w:rPr>
              <w:rFonts w:ascii="Arial" w:hAnsi="Arial" w:cs="Arial"/>
              <w:noProof/>
              <w:sz w:val="18"/>
            </w:rPr>
            <w:t>Tel.:</w:t>
          </w:r>
        </w:p>
      </w:tc>
    </w:tr>
    <w:tr w:rsidR="001D13DA" w:rsidTr="00AA7536">
      <w:trPr>
        <w:trHeight w:val="279"/>
      </w:trPr>
      <w:tc>
        <w:tcPr>
          <w:tcW w:w="4390" w:type="dxa"/>
          <w:vMerge/>
        </w:tcPr>
        <w:p w:rsidR="001D13DA" w:rsidRPr="001D54A7" w:rsidRDefault="001D13DA" w:rsidP="001D13DA">
          <w:pPr>
            <w:jc w:val="right"/>
            <w:rPr>
              <w:rFonts w:ascii="Arial" w:hAnsi="Arial" w:cs="Arial"/>
              <w:noProof/>
              <w:sz w:val="18"/>
            </w:rPr>
          </w:pPr>
        </w:p>
      </w:tc>
      <w:tc>
        <w:tcPr>
          <w:tcW w:w="5386" w:type="dxa"/>
          <w:vAlign w:val="center"/>
        </w:tcPr>
        <w:p w:rsidR="001D13DA" w:rsidRPr="001D54A7" w:rsidRDefault="001D13DA" w:rsidP="001D13DA">
          <w:pPr>
            <w:rPr>
              <w:rFonts w:ascii="Arial" w:hAnsi="Arial" w:cs="Arial"/>
              <w:noProof/>
              <w:sz w:val="18"/>
            </w:rPr>
          </w:pPr>
          <w:r w:rsidRPr="001D54A7">
            <w:rPr>
              <w:rFonts w:ascii="Arial" w:hAnsi="Arial" w:cs="Arial"/>
              <w:noProof/>
              <w:sz w:val="18"/>
            </w:rPr>
            <w:t>Email:</w:t>
          </w:r>
        </w:p>
      </w:tc>
    </w:tr>
  </w:tbl>
  <w:p w:rsidR="001D13DA" w:rsidRDefault="001D13DA" w:rsidP="001D13DA">
    <w:pPr>
      <w:tabs>
        <w:tab w:val="left" w:pos="3885"/>
      </w:tabs>
      <w:rPr>
        <w:rFonts w:ascii="Arial" w:hAnsi="Arial" w:cs="Arial"/>
        <w:noProof/>
        <w:sz w:val="18"/>
      </w:rPr>
    </w:pPr>
  </w:p>
  <w:p w:rsidR="001D13DA" w:rsidRDefault="001D13DA" w:rsidP="001D13DA">
    <w:pPr>
      <w:tabs>
        <w:tab w:val="left" w:pos="3885"/>
      </w:tabs>
      <w:rPr>
        <w:rFonts w:ascii="Arial" w:hAnsi="Arial" w:cs="Arial"/>
        <w:noProof/>
        <w:sz w:val="16"/>
        <w:szCs w:val="16"/>
      </w:rPr>
    </w:pPr>
    <w:r w:rsidRPr="00530AA2">
      <w:rPr>
        <w:rFonts w:ascii="Arial" w:hAnsi="Arial" w:cs="Arial"/>
        <w:noProof/>
        <w:sz w:val="16"/>
        <w:szCs w:val="16"/>
      </w:rPr>
      <w:t>Bitte reichen Sie das Formular möglichst 8 Wochen vor dem Einstellungsbeginn bei der STRUCTURES Geschäftsstelle ein!</w:t>
    </w:r>
  </w:p>
  <w:p w:rsidR="00530AA2" w:rsidRDefault="00530AA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A2"/>
    <w:rsid w:val="001D13DA"/>
    <w:rsid w:val="00530AA2"/>
    <w:rsid w:val="0055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C7A8F1"/>
  <w15:docId w15:val="{7CD9F5E4-A5EA-46DD-8A9B-6ADBF682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30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0A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530AA2"/>
  </w:style>
  <w:style w:type="paragraph" w:styleId="Fuzeile">
    <w:name w:val="footer"/>
    <w:basedOn w:val="Standard"/>
    <w:link w:val="FuzeileZchn"/>
    <w:uiPriority w:val="99"/>
    <w:unhideWhenUsed/>
    <w:rsid w:val="00530A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530AA2"/>
  </w:style>
  <w:style w:type="table" w:styleId="Tabellenraster">
    <w:name w:val="Table Grid"/>
    <w:basedOn w:val="NormaleTabelle"/>
    <w:rsid w:val="00530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AA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AA2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A71A3-0329-49C0-BAD5-11BA6167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10563117.dotm</Template>
  <TotalTime>0</TotalTime>
  <Pages>1</Pages>
  <Words>144</Words>
  <Characters>910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Schwaeger</dc:creator>
  <cp:lastModifiedBy>Christine Herrmann</cp:lastModifiedBy>
  <cp:revision>2</cp:revision>
  <dcterms:created xsi:type="dcterms:W3CDTF">2019-05-24T07:51:00Z</dcterms:created>
  <dcterms:modified xsi:type="dcterms:W3CDTF">2019-05-29T14:12:00Z</dcterms:modified>
</cp:coreProperties>
</file>